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F62D3" w14:textId="77777777" w:rsidR="00CA7105" w:rsidRPr="00BE381B" w:rsidRDefault="00CA7105" w:rsidP="00CA710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E381B">
        <w:rPr>
          <w:rFonts w:ascii="Times New Roman" w:hAnsi="Times New Roman" w:cs="Times New Roman"/>
          <w:sz w:val="24"/>
          <w:szCs w:val="24"/>
          <w:u w:val="single"/>
        </w:rPr>
        <w:t>Robert KELLAM</w:t>
      </w:r>
      <w:r w:rsidRPr="00BE381B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BE381B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BE381B">
        <w:rPr>
          <w:rFonts w:ascii="Times New Roman" w:hAnsi="Times New Roman" w:cs="Times New Roman"/>
          <w:sz w:val="24"/>
          <w:szCs w:val="24"/>
        </w:rPr>
        <w:t>fl.1495)</w:t>
      </w:r>
    </w:p>
    <w:p w14:paraId="19BEFBA4" w14:textId="77777777" w:rsidR="00CA7105" w:rsidRPr="00BE381B" w:rsidRDefault="00CA7105" w:rsidP="00CA71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C884E4" w14:textId="77777777" w:rsidR="00CA7105" w:rsidRPr="00BE381B" w:rsidRDefault="00CA7105" w:rsidP="00CA71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9EEF26" w14:textId="77777777" w:rsidR="00CA7105" w:rsidRPr="00BE381B" w:rsidRDefault="00CA7105" w:rsidP="00CA710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E381B">
        <w:rPr>
          <w:rFonts w:ascii="Times New Roman" w:hAnsi="Times New Roman" w:cs="Times New Roman"/>
          <w:sz w:val="24"/>
          <w:szCs w:val="24"/>
        </w:rPr>
        <w:t xml:space="preserve">  6 Aug.1495</w:t>
      </w:r>
      <w:r w:rsidRPr="00BE381B">
        <w:rPr>
          <w:rFonts w:ascii="Times New Roman" w:hAnsi="Times New Roman" w:cs="Times New Roman"/>
          <w:sz w:val="24"/>
          <w:szCs w:val="24"/>
        </w:rPr>
        <w:tab/>
        <w:t xml:space="preserve">He presented John Mush, chaplain(q.v.), to the chantry of SS. Michael </w:t>
      </w:r>
    </w:p>
    <w:p w14:paraId="55497A37" w14:textId="77777777" w:rsidR="00CA7105" w:rsidRPr="00BE381B" w:rsidRDefault="00CA7105" w:rsidP="00CA710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E381B">
        <w:rPr>
          <w:rFonts w:ascii="Times New Roman" w:hAnsi="Times New Roman" w:cs="Times New Roman"/>
          <w:sz w:val="24"/>
          <w:szCs w:val="24"/>
        </w:rPr>
        <w:tab/>
      </w:r>
      <w:r w:rsidRPr="00BE381B">
        <w:rPr>
          <w:rFonts w:ascii="Times New Roman" w:hAnsi="Times New Roman" w:cs="Times New Roman"/>
          <w:sz w:val="24"/>
          <w:szCs w:val="24"/>
        </w:rPr>
        <w:tab/>
        <w:t xml:space="preserve">and Peter in </w:t>
      </w:r>
      <w:proofErr w:type="spellStart"/>
      <w:proofErr w:type="gramStart"/>
      <w:r w:rsidRPr="00BE381B">
        <w:rPr>
          <w:rFonts w:ascii="Times New Roman" w:hAnsi="Times New Roman" w:cs="Times New Roman"/>
          <w:sz w:val="24"/>
          <w:szCs w:val="24"/>
        </w:rPr>
        <w:t>St.Helen’s</w:t>
      </w:r>
      <w:proofErr w:type="spellEnd"/>
      <w:proofErr w:type="gramEnd"/>
      <w:r w:rsidRPr="00BE381B">
        <w:rPr>
          <w:rFonts w:ascii="Times New Roman" w:hAnsi="Times New Roman" w:cs="Times New Roman"/>
          <w:sz w:val="24"/>
          <w:szCs w:val="24"/>
        </w:rPr>
        <w:t xml:space="preserve"> Church, Stonegate, York.</w:t>
      </w:r>
    </w:p>
    <w:p w14:paraId="7EE28218" w14:textId="77777777" w:rsidR="00CA7105" w:rsidRPr="00BE381B" w:rsidRDefault="00CA7105" w:rsidP="00CA7105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BE381B">
        <w:rPr>
          <w:rFonts w:ascii="Times New Roman" w:hAnsi="Times New Roman" w:cs="Times New Roman"/>
          <w:sz w:val="24"/>
          <w:szCs w:val="24"/>
        </w:rPr>
        <w:t xml:space="preserve">(“The Register of Thomas </w:t>
      </w:r>
      <w:proofErr w:type="spellStart"/>
      <w:r w:rsidRPr="00BE381B">
        <w:rPr>
          <w:rFonts w:ascii="Times New Roman" w:hAnsi="Times New Roman" w:cs="Times New Roman"/>
          <w:sz w:val="24"/>
          <w:szCs w:val="24"/>
        </w:rPr>
        <w:t>Rotherham</w:t>
      </w:r>
      <w:proofErr w:type="spellEnd"/>
      <w:r w:rsidRPr="00BE381B">
        <w:rPr>
          <w:rFonts w:ascii="Times New Roman" w:hAnsi="Times New Roman" w:cs="Times New Roman"/>
          <w:sz w:val="24"/>
          <w:szCs w:val="24"/>
        </w:rPr>
        <w:t xml:space="preserve">, Archbishop of York 1480-1500 vol.1” ed. Eric </w:t>
      </w:r>
      <w:proofErr w:type="spellStart"/>
      <w:proofErr w:type="gramStart"/>
      <w:r w:rsidRPr="00BE381B">
        <w:rPr>
          <w:rFonts w:ascii="Times New Roman" w:hAnsi="Times New Roman" w:cs="Times New Roman"/>
          <w:sz w:val="24"/>
          <w:szCs w:val="24"/>
        </w:rPr>
        <w:t>E.Barker</w:t>
      </w:r>
      <w:proofErr w:type="spellEnd"/>
      <w:proofErr w:type="gramEnd"/>
      <w:r w:rsidRPr="00BE381B">
        <w:rPr>
          <w:rFonts w:ascii="Times New Roman" w:hAnsi="Times New Roman" w:cs="Times New Roman"/>
          <w:sz w:val="24"/>
          <w:szCs w:val="24"/>
        </w:rPr>
        <w:t>, pub. The Canterbury and York Society, 1974, p.83)</w:t>
      </w:r>
    </w:p>
    <w:p w14:paraId="52A5C50F" w14:textId="77777777" w:rsidR="00CA7105" w:rsidRPr="00BE381B" w:rsidRDefault="00CA7105" w:rsidP="00CA71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85B17B" w14:textId="77777777" w:rsidR="00CA7105" w:rsidRPr="00BE381B" w:rsidRDefault="00CA7105" w:rsidP="00CA71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F69E23" w14:textId="77777777" w:rsidR="00CA7105" w:rsidRPr="00BE381B" w:rsidRDefault="00CA7105" w:rsidP="00CA710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E381B">
        <w:rPr>
          <w:rFonts w:ascii="Times New Roman" w:hAnsi="Times New Roman" w:cs="Times New Roman"/>
          <w:sz w:val="24"/>
          <w:szCs w:val="24"/>
        </w:rPr>
        <w:t>27 August 2021</w:t>
      </w:r>
    </w:p>
    <w:p w14:paraId="4986CD8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8C373" w14:textId="77777777" w:rsidR="00CA7105" w:rsidRDefault="00CA7105" w:rsidP="009139A6">
      <w:r>
        <w:separator/>
      </w:r>
    </w:p>
  </w:endnote>
  <w:endnote w:type="continuationSeparator" w:id="0">
    <w:p w14:paraId="5CBD0661" w14:textId="77777777" w:rsidR="00CA7105" w:rsidRDefault="00CA710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1910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6C5C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9749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77049" w14:textId="77777777" w:rsidR="00CA7105" w:rsidRDefault="00CA7105" w:rsidP="009139A6">
      <w:r>
        <w:separator/>
      </w:r>
    </w:p>
  </w:footnote>
  <w:footnote w:type="continuationSeparator" w:id="0">
    <w:p w14:paraId="1DFB6A82" w14:textId="77777777" w:rsidR="00CA7105" w:rsidRDefault="00CA710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3874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0847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E15A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105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A7105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177B6"/>
  <w15:chartTrackingRefBased/>
  <w15:docId w15:val="{EB6A54F7-4CFC-4F2B-89CE-24EDF7FDB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2021-09-23T18:26:00Z</dcterms:created>
  <dcterms:modified xsi:type="dcterms:W3CDTF">2021-09-23T18:27:00Z</dcterms:modified>
</cp:coreProperties>
</file>